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94" w:rsidRPr="00D25112" w:rsidRDefault="00524494" w:rsidP="003C0DAD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tab/>
      </w:r>
      <w:r w:rsidRPr="00D251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№8</w:t>
      </w:r>
    </w:p>
    <w:p w:rsidR="00524494" w:rsidRPr="003C0DAD" w:rsidRDefault="00524494" w:rsidP="003C0DAD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3C0DAD">
        <w:rPr>
          <w:rFonts w:ascii="Times New Roman" w:hAnsi="Times New Roman" w:cs="Times New Roman"/>
          <w:sz w:val="24"/>
          <w:szCs w:val="24"/>
        </w:rPr>
        <w:t xml:space="preserve"> к коллективному договору</w:t>
      </w:r>
      <w:bookmarkStart w:id="0" w:name="_GoBack"/>
      <w:bookmarkEnd w:id="0"/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524494" w:rsidRPr="00071C3E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СОШ № 30</w:t>
            </w:r>
          </w:p>
          <w:p w:rsidR="00524494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«29»августа 2019</w:t>
            </w: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СОШ № 30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 Н.В .Ступак</w:t>
            </w:r>
          </w:p>
          <w:p w:rsidR="00524494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«29»августа 2019</w:t>
            </w: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524494" w:rsidRPr="005F3DAA" w:rsidRDefault="00524494" w:rsidP="005F3D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D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</w:p>
        </w:tc>
      </w:tr>
    </w:tbl>
    <w:p w:rsidR="00524494" w:rsidRDefault="00524494"/>
    <w:p w:rsidR="00524494" w:rsidRDefault="00524494"/>
    <w:p w:rsidR="00524494" w:rsidRPr="005F3DAA" w:rsidRDefault="00524494" w:rsidP="005F3D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Состав комиссии по урегулированию социально-трудовых отношений</w:t>
      </w:r>
    </w:p>
    <w:p w:rsidR="00524494" w:rsidRDefault="00524494" w:rsidP="005F3DAA">
      <w:pPr>
        <w:tabs>
          <w:tab w:val="center" w:pos="467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24494" w:rsidRPr="005F3DAA" w:rsidRDefault="00524494" w:rsidP="005F3DAA">
      <w:pPr>
        <w:tabs>
          <w:tab w:val="center" w:pos="467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от администрации: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1.Директор МБОУ СОШ №30 - Н.В. Ступак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5F3DAA">
        <w:rPr>
          <w:rFonts w:ascii="Times New Roman" w:hAnsi="Times New Roman" w:cs="Times New Roman"/>
          <w:sz w:val="24"/>
          <w:szCs w:val="24"/>
        </w:rPr>
        <w:t xml:space="preserve"> по ОТ - 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524494" w:rsidRDefault="00524494" w:rsidP="005F3D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24494" w:rsidRPr="005F3DAA" w:rsidRDefault="00524494" w:rsidP="005F3D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3DAA">
        <w:rPr>
          <w:rFonts w:ascii="Times New Roman" w:hAnsi="Times New Roman" w:cs="Times New Roman"/>
          <w:b/>
          <w:bCs/>
          <w:sz w:val="24"/>
          <w:szCs w:val="24"/>
        </w:rPr>
        <w:t>от первичной профсоюзной организации:</w:t>
      </w:r>
    </w:p>
    <w:p w:rsidR="00524494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  <w:r w:rsidRPr="005F3DAA">
        <w:rPr>
          <w:rFonts w:ascii="Times New Roman" w:hAnsi="Times New Roman" w:cs="Times New Roman"/>
          <w:sz w:val="24"/>
          <w:szCs w:val="24"/>
        </w:rPr>
        <w:t>1.</w:t>
      </w:r>
      <w:r w:rsidRPr="00204937">
        <w:rPr>
          <w:rFonts w:ascii="Times New Roman" w:hAnsi="Times New Roman" w:cs="Times New Roman"/>
          <w:sz w:val="24"/>
          <w:szCs w:val="24"/>
        </w:rPr>
        <w:t xml:space="preserve"> </w:t>
      </w:r>
      <w:r w:rsidRPr="005F3DAA">
        <w:rPr>
          <w:rFonts w:ascii="Times New Roman" w:hAnsi="Times New Roman" w:cs="Times New Roman"/>
          <w:sz w:val="24"/>
          <w:szCs w:val="24"/>
        </w:rPr>
        <w:t>Председатель пе</w:t>
      </w:r>
      <w:r>
        <w:rPr>
          <w:rFonts w:ascii="Times New Roman" w:hAnsi="Times New Roman" w:cs="Times New Roman"/>
          <w:sz w:val="24"/>
          <w:szCs w:val="24"/>
        </w:rPr>
        <w:t>рвичной профсоюзной организации, у</w:t>
      </w:r>
      <w:r w:rsidRPr="005F3DAA">
        <w:rPr>
          <w:rFonts w:ascii="Times New Roman" w:hAnsi="Times New Roman" w:cs="Times New Roman"/>
          <w:sz w:val="24"/>
          <w:szCs w:val="24"/>
        </w:rPr>
        <w:t>полномоченный по охране труда- А.И. Тертышников</w:t>
      </w:r>
    </w:p>
    <w:p w:rsidR="00524494" w:rsidRPr="005F3DAA" w:rsidRDefault="00524494" w:rsidP="005F3DA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24494" w:rsidRPr="005F3DAA" w:rsidSect="005F3D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DAA"/>
    <w:rsid w:val="00071C3E"/>
    <w:rsid w:val="001133AB"/>
    <w:rsid w:val="00204937"/>
    <w:rsid w:val="003C0DAD"/>
    <w:rsid w:val="00524494"/>
    <w:rsid w:val="005C16EF"/>
    <w:rsid w:val="005F3DAA"/>
    <w:rsid w:val="00620CE2"/>
    <w:rsid w:val="008D34BA"/>
    <w:rsid w:val="009C38F3"/>
    <w:rsid w:val="00B30479"/>
    <w:rsid w:val="00D25112"/>
    <w:rsid w:val="00E5259A"/>
    <w:rsid w:val="00F26062"/>
    <w:rsid w:val="00FB3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A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C0DAD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VVFhLPP3kxJjlYSO2rkLF5hnL+4=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eEuDGjNuG20xzc76TOj23mmduFYB2Cyq0h6fLDn4hwKF6DPoILczER25LYYrloiH7P5h16UK
    v5l5KU0vNK0HWAmkvHSYTAHx6XUu2/P4NlgZlJ+56MaxkZ69n7mwLWovV5OMFTaKe2OV9OYG
    /wrr0yKTYa019o4wdhrgM0ieHWo=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GBZ63QgKSp/H9hMucgoBC0+BFDU=</DigestValue>
      </Reference>
      <Reference URI="/word/fontTable.xml?ContentType=application/vnd.openxmlformats-officedocument.wordprocessingml.fontTable+xml">
        <DigestMethod Algorithm="http://www.w3.org/2000/09/xmldsig#sha1"/>
        <DigestValue>C4bWHbQp+tMw3anbFWIA4n1tKzE=</DigestValue>
      </Reference>
      <Reference URI="/word/settings.xml?ContentType=application/vnd.openxmlformats-officedocument.wordprocessingml.settings+xml">
        <DigestMethod Algorithm="http://www.w3.org/2000/09/xmldsig#sha1"/>
        <DigestValue>fj+3zaxBmWZR72uIXXamfFAWvLY=</DigestValue>
      </Reference>
      <Reference URI="/word/styles.xml?ContentType=application/vnd.openxmlformats-officedocument.wordprocessingml.styles+xml">
        <DigestMethod Algorithm="http://www.w3.org/2000/09/xmldsig#sha1"/>
        <DigestValue>1NHmcBXoEwi3X3+K0QSDK+iwKUM=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90</Words>
  <Characters>517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Сервер УРМ</cp:lastModifiedBy>
  <cp:revision>6</cp:revision>
  <cp:lastPrinted>2016-08-26T07:40:00Z</cp:lastPrinted>
  <dcterms:created xsi:type="dcterms:W3CDTF">2013-09-11T16:07:00Z</dcterms:created>
  <dcterms:modified xsi:type="dcterms:W3CDTF">2019-10-08T15:42:00Z</dcterms:modified>
</cp:coreProperties>
</file>